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779F7" w14:textId="70D68BB3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>
        <w:rPr>
          <w:rFonts w:cs="Arial"/>
        </w:rPr>
        <w:t>4301-00</w:t>
      </w:r>
      <w:r w:rsidR="003A2B44">
        <w:rPr>
          <w:rFonts w:cs="Arial"/>
        </w:rPr>
        <w:t>38</w:t>
      </w:r>
      <w:r>
        <w:rPr>
          <w:rFonts w:cs="Arial"/>
        </w:rPr>
        <w:t>/202</w:t>
      </w:r>
      <w:r w:rsidR="00042E92">
        <w:rPr>
          <w:rFonts w:cs="Arial"/>
        </w:rPr>
        <w:t>4</w:t>
      </w:r>
    </w:p>
    <w:p w14:paraId="1BBEAE3B" w14:textId="1045F436" w:rsidR="007D20B9" w:rsidRDefault="007D20B9" w:rsidP="007D20B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BR:202</w:t>
      </w:r>
      <w:r w:rsidR="00042E92">
        <w:rPr>
          <w:rFonts w:cs="Arial"/>
        </w:rPr>
        <w:t>4</w:t>
      </w:r>
      <w:r>
        <w:rPr>
          <w:rFonts w:cs="Arial"/>
        </w:rPr>
        <w:t>-</w:t>
      </w:r>
      <w:r w:rsidR="003A2B44">
        <w:rPr>
          <w:rFonts w:cs="Arial"/>
        </w:rPr>
        <w:t>274</w:t>
      </w:r>
      <w:bookmarkStart w:id="0" w:name="_GoBack"/>
      <w:bookmarkEnd w:id="0"/>
    </w:p>
    <w:p w14:paraId="1BBBFD1C" w14:textId="5B8234EF" w:rsidR="00171C66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2D358E4A" w14:textId="77777777" w:rsidR="00171C66" w:rsidRPr="001E6CD7" w:rsidRDefault="00171C66" w:rsidP="007D20B9">
      <w:pPr>
        <w:tabs>
          <w:tab w:val="left" w:pos="993"/>
          <w:tab w:val="left" w:pos="1134"/>
        </w:tabs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70D795AF" w14:textId="77777777" w:rsidR="00A86CFA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22E612CB" w:rsidR="005B230F" w:rsidRDefault="005B230F" w:rsidP="005B230F">
      <w:pPr>
        <w:tabs>
          <w:tab w:val="left" w:pos="1083"/>
        </w:tabs>
        <w:rPr>
          <w:rFonts w:cs="Arial"/>
        </w:rPr>
      </w:pPr>
    </w:p>
    <w:p w14:paraId="6F6BB6DB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3D621A04" w14:textId="3040A2BA" w:rsidR="005B230F" w:rsidRPr="00A86CFA" w:rsidRDefault="00A86CFA" w:rsidP="005B230F">
      <w:pPr>
        <w:tabs>
          <w:tab w:val="left" w:pos="1083"/>
        </w:tabs>
        <w:rPr>
          <w:rFonts w:cs="Arial"/>
          <w:b/>
        </w:rPr>
      </w:pPr>
      <w:r w:rsidRPr="00A86CFA">
        <w:rPr>
          <w:rFonts w:cs="Arial"/>
          <w:b/>
        </w:rPr>
        <w:t>Sklop 1:</w:t>
      </w:r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5501"/>
        <w:gridCol w:w="3544"/>
      </w:tblGrid>
      <w:tr w:rsidR="00275CD0" w:rsidRPr="00AC3998" w14:paraId="0FC82652" w14:textId="77777777" w:rsidTr="005B1D3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1AB29B1D" w:rsidR="00275CD0" w:rsidRPr="00AC3998" w:rsidRDefault="00275CD0" w:rsidP="002F77BA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AC3998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AC3998">
              <w:rPr>
                <w:rFonts w:cs="Arial"/>
                <w:b/>
                <w:bCs/>
                <w:color w:val="000000"/>
              </w:rPr>
              <w:t xml:space="preserve">. </w:t>
            </w:r>
            <w:r>
              <w:rPr>
                <w:rFonts w:cs="Arial"/>
                <w:b/>
                <w:bCs/>
                <w:color w:val="000000"/>
              </w:rPr>
              <w:t>š</w:t>
            </w:r>
            <w:r w:rsidRPr="00AC3998">
              <w:rPr>
                <w:rFonts w:cs="Arial"/>
                <w:b/>
                <w:bCs/>
                <w:color w:val="000000"/>
              </w:rPr>
              <w:t>t.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9E7AC9E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VRSTA BLAGA</w:t>
            </w:r>
            <w:r>
              <w:rPr>
                <w:rFonts w:cs="Arial"/>
                <w:b/>
                <w:bCs/>
                <w:color w:val="000000"/>
              </w:rPr>
              <w:t xml:space="preserve"> + STORITVE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4B2BC6" w14:textId="77777777" w:rsidR="00DD3677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 xml:space="preserve">skupna </w:t>
            </w:r>
            <w:r w:rsidR="00DD3677">
              <w:rPr>
                <w:rFonts w:cs="Arial"/>
                <w:b/>
                <w:bCs/>
                <w:color w:val="000000"/>
              </w:rPr>
              <w:t xml:space="preserve">ponudbena </w:t>
            </w:r>
            <w:r w:rsidRPr="00AC3998">
              <w:rPr>
                <w:rFonts w:cs="Arial"/>
                <w:b/>
                <w:bCs/>
                <w:color w:val="000000"/>
              </w:rPr>
              <w:t xml:space="preserve">vrednost </w:t>
            </w:r>
          </w:p>
          <w:p w14:paraId="718241C5" w14:textId="6BE83521" w:rsidR="00275CD0" w:rsidRPr="00AC3998" w:rsidRDefault="00F42BA9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 xml:space="preserve">v EUR </w:t>
            </w:r>
            <w:r w:rsidR="00275CD0" w:rsidRPr="00AC3998">
              <w:rPr>
                <w:rFonts w:cs="Arial"/>
                <w:b/>
                <w:bCs/>
                <w:color w:val="000000"/>
              </w:rPr>
              <w:t>brez DDV</w:t>
            </w:r>
          </w:p>
        </w:tc>
      </w:tr>
      <w:tr w:rsidR="00275CD0" w:rsidRPr="00AC3998" w14:paraId="37314A87" w14:textId="77777777" w:rsidTr="005B1D39">
        <w:trPr>
          <w:trHeight w:val="612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0205" w14:textId="6AB0FB4C" w:rsidR="002556A3" w:rsidRDefault="00104F33" w:rsidP="002F77BA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Testenine</w:t>
            </w:r>
          </w:p>
          <w:p w14:paraId="2DC9C066" w14:textId="7666F648" w:rsidR="00275CD0" w:rsidRPr="00AC3998" w:rsidRDefault="00171C66" w:rsidP="002F77BA">
            <w:pPr>
              <w:rPr>
                <w:rFonts w:cs="Arial"/>
                <w:b/>
                <w:bCs/>
                <w:color w:val="000000"/>
              </w:rPr>
            </w:pP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(</w:t>
            </w:r>
            <w:r w:rsidR="002556A3"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blago, </w:t>
            </w:r>
            <w:r w:rsidR="005B1D39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s skladiščenjem, 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obnavljanjem</w:t>
            </w:r>
            <w:r w:rsidR="005B1D39">
              <w:rPr>
                <w:rFonts w:cs="Arial"/>
                <w:b/>
                <w:bCs/>
                <w:i/>
                <w:color w:val="AEAAAA" w:themeColor="background2" w:themeShade="BF"/>
              </w:rPr>
              <w:t xml:space="preserve"> in odpremo</w:t>
            </w:r>
            <w:r w:rsidRPr="002556A3">
              <w:rPr>
                <w:rFonts w:cs="Arial"/>
                <w:b/>
                <w:bCs/>
                <w:i/>
                <w:color w:val="AEAAAA" w:themeColor="background2" w:themeShade="BF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503C9BD8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75CD0" w:rsidRPr="00AC3998" w14:paraId="19FF96EB" w14:textId="77777777" w:rsidTr="005B1D3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5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75CD0" w:rsidRPr="00AC3998" w:rsidRDefault="00275CD0" w:rsidP="00AC3998">
            <w:pPr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77777777" w:rsidR="00275CD0" w:rsidRPr="00AC3998" w:rsidRDefault="00275CD0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AC3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</w:tbl>
    <w:p w14:paraId="417614B4" w14:textId="77AB5CC4" w:rsidR="00AC3998" w:rsidRDefault="00AC3998" w:rsidP="005B230F">
      <w:pPr>
        <w:tabs>
          <w:tab w:val="left" w:pos="1083"/>
        </w:tabs>
        <w:rPr>
          <w:rFonts w:cs="Arial"/>
        </w:rPr>
      </w:pPr>
    </w:p>
    <w:p w14:paraId="0412C68A" w14:textId="77777777" w:rsidR="00275CD0" w:rsidRDefault="00275CD0" w:rsidP="005B230F">
      <w:pPr>
        <w:tabs>
          <w:tab w:val="left" w:pos="1083"/>
        </w:tabs>
        <w:rPr>
          <w:rFonts w:cs="Arial"/>
        </w:rPr>
      </w:pPr>
    </w:p>
    <w:p w14:paraId="0485D08D" w14:textId="015E6667" w:rsidR="00365267" w:rsidRDefault="00365267" w:rsidP="005B230F">
      <w:pPr>
        <w:tabs>
          <w:tab w:val="left" w:pos="1083"/>
        </w:tabs>
        <w:rPr>
          <w:rFonts w:cs="Arial"/>
        </w:rPr>
      </w:pPr>
    </w:p>
    <w:p w14:paraId="1D8B33BE" w14:textId="4B5E51BF" w:rsidR="00DD3677" w:rsidRDefault="00DD3677" w:rsidP="005B230F">
      <w:pPr>
        <w:tabs>
          <w:tab w:val="left" w:pos="1083"/>
        </w:tabs>
        <w:rPr>
          <w:rFonts w:cs="Arial"/>
        </w:rPr>
      </w:pPr>
    </w:p>
    <w:p w14:paraId="7C72F296" w14:textId="77777777" w:rsidR="00DD3677" w:rsidRDefault="00DD3677" w:rsidP="005B230F">
      <w:pPr>
        <w:tabs>
          <w:tab w:val="left" w:pos="1083"/>
        </w:tabs>
        <w:rPr>
          <w:rFonts w:cs="Arial"/>
        </w:rPr>
      </w:pPr>
    </w:p>
    <w:p w14:paraId="6D692E3C" w14:textId="1FD72671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275CD0">
        <w:rPr>
          <w:rFonts w:cs="Arial"/>
        </w:rPr>
        <w:tab/>
      </w:r>
      <w:r w:rsidR="003604BB">
        <w:rPr>
          <w:rFonts w:cs="Arial"/>
        </w:rPr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0EC14AB6" w:rsidR="00604DDB" w:rsidRDefault="00275CD0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 xml:space="preserve">Podpis </w:t>
      </w:r>
      <w:r w:rsidR="00F82038">
        <w:rPr>
          <w:rFonts w:cs="Arial"/>
        </w:rPr>
        <w:t xml:space="preserve">in žig </w:t>
      </w:r>
      <w:r w:rsidR="003604BB">
        <w:rPr>
          <w:rFonts w:cs="Arial"/>
        </w:rPr>
        <w:t>zakonitega zastopnika</w:t>
      </w:r>
    </w:p>
    <w:p w14:paraId="4A1DCB8C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4D0089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153835E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735E1FCF" w14:textId="77777777" w:rsidR="00275CD0" w:rsidRDefault="00275CD0" w:rsidP="00AC3998">
      <w:pPr>
        <w:ind w:right="-32"/>
        <w:jc w:val="both"/>
        <w:rPr>
          <w:rFonts w:cs="Arial"/>
          <w:i/>
        </w:rPr>
      </w:pPr>
    </w:p>
    <w:p w14:paraId="502FF349" w14:textId="430F3174" w:rsidR="00275CD0" w:rsidRDefault="00275CD0" w:rsidP="00AC3998">
      <w:pPr>
        <w:ind w:right="-32"/>
        <w:jc w:val="both"/>
        <w:rPr>
          <w:rFonts w:cs="Arial"/>
          <w:i/>
        </w:rPr>
      </w:pPr>
    </w:p>
    <w:p w14:paraId="38E8FB7E" w14:textId="0CA3A65E" w:rsidR="00275CD0" w:rsidRDefault="00275CD0" w:rsidP="00AC3998">
      <w:pPr>
        <w:ind w:right="-32"/>
        <w:jc w:val="both"/>
        <w:rPr>
          <w:rFonts w:cs="Arial"/>
          <w:i/>
        </w:rPr>
      </w:pPr>
    </w:p>
    <w:p w14:paraId="7D320A6F" w14:textId="7D1FF500" w:rsidR="00DD3677" w:rsidRDefault="00DD3677" w:rsidP="00AC3998">
      <w:pPr>
        <w:ind w:right="-32"/>
        <w:jc w:val="both"/>
        <w:rPr>
          <w:rFonts w:cs="Arial"/>
          <w:i/>
        </w:rPr>
      </w:pPr>
    </w:p>
    <w:p w14:paraId="4E06EA6C" w14:textId="77777777" w:rsidR="00DD3677" w:rsidRDefault="00DD3677" w:rsidP="00AC3998">
      <w:pPr>
        <w:ind w:right="-32"/>
        <w:jc w:val="both"/>
        <w:rPr>
          <w:rFonts w:cs="Arial"/>
          <w:i/>
        </w:rPr>
      </w:pPr>
    </w:p>
    <w:p w14:paraId="18BF8984" w14:textId="3FE5E6F7" w:rsidR="00D47195" w:rsidRPr="00E81DF5" w:rsidRDefault="00E75CBE" w:rsidP="00AC3998">
      <w:pPr>
        <w:ind w:right="-32"/>
        <w:jc w:val="both"/>
        <w:rPr>
          <w:rFonts w:cs="Arial"/>
          <w:i/>
        </w:rPr>
      </w:pPr>
      <w:r>
        <w:rPr>
          <w:rFonts w:cs="Arial"/>
          <w:i/>
        </w:rPr>
        <w:t>O</w:t>
      </w:r>
      <w:r w:rsidR="00604DDB" w:rsidRPr="00E81DF5">
        <w:rPr>
          <w:rFonts w:cs="Arial"/>
          <w:i/>
        </w:rPr>
        <w:t xml:space="preserve">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275CD0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6F34B" w14:textId="77777777" w:rsidR="00C17498" w:rsidRDefault="00C17498">
      <w:r>
        <w:separator/>
      </w:r>
    </w:p>
  </w:endnote>
  <w:endnote w:type="continuationSeparator" w:id="0">
    <w:p w14:paraId="77D761C7" w14:textId="77777777" w:rsidR="00C17498" w:rsidRDefault="00C17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66A5126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07A3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BA7EFB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07A3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FFE7A" w14:textId="77777777" w:rsidR="00C17498" w:rsidRDefault="00C17498">
      <w:r>
        <w:separator/>
      </w:r>
    </w:p>
  </w:footnote>
  <w:footnote w:type="continuationSeparator" w:id="0">
    <w:p w14:paraId="08147A2C" w14:textId="77777777" w:rsidR="00C17498" w:rsidRDefault="00C17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868D846" w:rsidR="00C0552D" w:rsidRPr="000E02BD" w:rsidRDefault="000E02BD" w:rsidP="0078234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45EC5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2F77BA">
            <w:rPr>
              <w:rFonts w:cs="Arial"/>
              <w:color w:val="000000"/>
              <w:sz w:val="16"/>
              <w:szCs w:val="16"/>
            </w:rPr>
            <w:t xml:space="preserve"> +</w:t>
          </w:r>
          <w:r w:rsidR="0078234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F77B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835"/>
    <w:rsid w:val="00041EB9"/>
    <w:rsid w:val="00042D0E"/>
    <w:rsid w:val="00042E92"/>
    <w:rsid w:val="00046CE2"/>
    <w:rsid w:val="0005065F"/>
    <w:rsid w:val="000576FB"/>
    <w:rsid w:val="000729ED"/>
    <w:rsid w:val="00073105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4F33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47AB4"/>
    <w:rsid w:val="00160C80"/>
    <w:rsid w:val="00166414"/>
    <w:rsid w:val="00171C66"/>
    <w:rsid w:val="0017296F"/>
    <w:rsid w:val="00174BFE"/>
    <w:rsid w:val="00183318"/>
    <w:rsid w:val="001A192F"/>
    <w:rsid w:val="001A7BD0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556A3"/>
    <w:rsid w:val="002618E0"/>
    <w:rsid w:val="00263BEF"/>
    <w:rsid w:val="002711AE"/>
    <w:rsid w:val="00273761"/>
    <w:rsid w:val="00275CD0"/>
    <w:rsid w:val="00277706"/>
    <w:rsid w:val="00283EE6"/>
    <w:rsid w:val="00285B81"/>
    <w:rsid w:val="002867A6"/>
    <w:rsid w:val="002927A2"/>
    <w:rsid w:val="002A6A46"/>
    <w:rsid w:val="002B28E0"/>
    <w:rsid w:val="002C2E44"/>
    <w:rsid w:val="002D6A3C"/>
    <w:rsid w:val="002E1329"/>
    <w:rsid w:val="002E2FD3"/>
    <w:rsid w:val="002E6B63"/>
    <w:rsid w:val="002F0041"/>
    <w:rsid w:val="002F2402"/>
    <w:rsid w:val="002F678E"/>
    <w:rsid w:val="002F68A9"/>
    <w:rsid w:val="002F77BA"/>
    <w:rsid w:val="00301033"/>
    <w:rsid w:val="00307A37"/>
    <w:rsid w:val="00315EE6"/>
    <w:rsid w:val="00324C4C"/>
    <w:rsid w:val="00325D8B"/>
    <w:rsid w:val="00326834"/>
    <w:rsid w:val="0035043A"/>
    <w:rsid w:val="003604BB"/>
    <w:rsid w:val="00365267"/>
    <w:rsid w:val="00367250"/>
    <w:rsid w:val="00370866"/>
    <w:rsid w:val="0037231D"/>
    <w:rsid w:val="00381651"/>
    <w:rsid w:val="003A2B44"/>
    <w:rsid w:val="003B36FC"/>
    <w:rsid w:val="003B46EC"/>
    <w:rsid w:val="003C0B6A"/>
    <w:rsid w:val="003C485B"/>
    <w:rsid w:val="003D1272"/>
    <w:rsid w:val="003D4EE5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1571"/>
    <w:rsid w:val="0058399F"/>
    <w:rsid w:val="00585E87"/>
    <w:rsid w:val="005A785E"/>
    <w:rsid w:val="005B1D39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92649"/>
    <w:rsid w:val="006A3FB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234B"/>
    <w:rsid w:val="0078319E"/>
    <w:rsid w:val="00783525"/>
    <w:rsid w:val="007838D2"/>
    <w:rsid w:val="007936E3"/>
    <w:rsid w:val="007B3F60"/>
    <w:rsid w:val="007B5CF1"/>
    <w:rsid w:val="007D20B9"/>
    <w:rsid w:val="007D302C"/>
    <w:rsid w:val="007D4174"/>
    <w:rsid w:val="007E0866"/>
    <w:rsid w:val="007E31E3"/>
    <w:rsid w:val="007F3757"/>
    <w:rsid w:val="007F4AC2"/>
    <w:rsid w:val="007F7EE3"/>
    <w:rsid w:val="0081432B"/>
    <w:rsid w:val="008155E7"/>
    <w:rsid w:val="00824D1D"/>
    <w:rsid w:val="0083054F"/>
    <w:rsid w:val="00833AC6"/>
    <w:rsid w:val="00843739"/>
    <w:rsid w:val="00847017"/>
    <w:rsid w:val="0085305E"/>
    <w:rsid w:val="00853F3C"/>
    <w:rsid w:val="0087181D"/>
    <w:rsid w:val="00882006"/>
    <w:rsid w:val="00895F3B"/>
    <w:rsid w:val="008A0761"/>
    <w:rsid w:val="008A2A3F"/>
    <w:rsid w:val="008A757F"/>
    <w:rsid w:val="008B25C9"/>
    <w:rsid w:val="008B7989"/>
    <w:rsid w:val="008C2AC2"/>
    <w:rsid w:val="008D3406"/>
    <w:rsid w:val="008D6DCE"/>
    <w:rsid w:val="008E64FA"/>
    <w:rsid w:val="008E7AB1"/>
    <w:rsid w:val="008F3E2F"/>
    <w:rsid w:val="00913CF8"/>
    <w:rsid w:val="0092346D"/>
    <w:rsid w:val="009418D8"/>
    <w:rsid w:val="00945160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299E"/>
    <w:rsid w:val="00AD3618"/>
    <w:rsid w:val="00AD54EA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17498"/>
    <w:rsid w:val="00C2689D"/>
    <w:rsid w:val="00C374E4"/>
    <w:rsid w:val="00C468BF"/>
    <w:rsid w:val="00C46D3D"/>
    <w:rsid w:val="00C565DD"/>
    <w:rsid w:val="00C64A95"/>
    <w:rsid w:val="00C82B34"/>
    <w:rsid w:val="00C9531D"/>
    <w:rsid w:val="00C97729"/>
    <w:rsid w:val="00CB008E"/>
    <w:rsid w:val="00CB0D95"/>
    <w:rsid w:val="00CB3899"/>
    <w:rsid w:val="00CD61B2"/>
    <w:rsid w:val="00CD7808"/>
    <w:rsid w:val="00CF12FC"/>
    <w:rsid w:val="00CF6434"/>
    <w:rsid w:val="00D05C1E"/>
    <w:rsid w:val="00D06278"/>
    <w:rsid w:val="00D1132C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D3677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5EC5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BA9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2038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E10CBA29-D60A-4553-BDB1-DFBADA4FD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1E1DEE-54E9-4455-800E-3AF85CF29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128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640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21</cp:revision>
  <cp:lastPrinted>2023-06-28T07:36:00Z</cp:lastPrinted>
  <dcterms:created xsi:type="dcterms:W3CDTF">2023-06-26T16:45:00Z</dcterms:created>
  <dcterms:modified xsi:type="dcterms:W3CDTF">2024-07-12T07:31:00Z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